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0E9" w:rsidRDefault="00BD30E9" w:rsidP="00BD3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KYNGEFORD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BD30E9" w:rsidRDefault="00BD30E9" w:rsidP="00BD3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BD30E9" w:rsidRDefault="00BD30E9" w:rsidP="00BD3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0E9" w:rsidRDefault="00BD30E9" w:rsidP="00BD3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0E9" w:rsidRDefault="00BD30E9" w:rsidP="00BD3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first tonsure in Holsworthy, Devon, by the Bishop.</w:t>
      </w:r>
    </w:p>
    <w:p w:rsidR="00BD30E9" w:rsidRDefault="00BD30E9" w:rsidP="00BD3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BD30E9" w:rsidRDefault="00BD30E9" w:rsidP="00BD3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0E9" w:rsidRDefault="00BD30E9" w:rsidP="00BD3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D30E9" w:rsidRDefault="00BD30E9" w:rsidP="00BD3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  <w:bookmarkStart w:id="0" w:name="_GoBack"/>
      <w:bookmarkEnd w:id="0"/>
    </w:p>
    <w:sectPr w:rsidR="006B2F86" w:rsidRPr="00BD30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0E9" w:rsidRDefault="00BD30E9" w:rsidP="00E71FC3">
      <w:pPr>
        <w:spacing w:after="0" w:line="240" w:lineRule="auto"/>
      </w:pPr>
      <w:r>
        <w:separator/>
      </w:r>
    </w:p>
  </w:endnote>
  <w:endnote w:type="continuationSeparator" w:id="0">
    <w:p w:rsidR="00BD30E9" w:rsidRDefault="00BD30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0E9" w:rsidRDefault="00BD30E9" w:rsidP="00E71FC3">
      <w:pPr>
        <w:spacing w:after="0" w:line="240" w:lineRule="auto"/>
      </w:pPr>
      <w:r>
        <w:separator/>
      </w:r>
    </w:p>
  </w:footnote>
  <w:footnote w:type="continuationSeparator" w:id="0">
    <w:p w:rsidR="00BD30E9" w:rsidRDefault="00BD30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0E9"/>
    <w:rsid w:val="00AB52E8"/>
    <w:rsid w:val="00B16D3F"/>
    <w:rsid w:val="00BD30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814A3"/>
  <w15:chartTrackingRefBased/>
  <w15:docId w15:val="{8B72D67E-94B9-478A-935B-6CA7CB34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2016-06-07T13:21:00Z</dcterms:created>
  <dcterms:modified xsi:type="dcterms:W3CDTF">2016-06-07T13:23:00Z</dcterms:modified>
</cp:coreProperties>
</file>